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257E3" w14:textId="48FAC00E" w:rsidR="002262D5" w:rsidRDefault="002262D5" w:rsidP="002262D5">
      <w:r>
        <w:t xml:space="preserve">Leverandørens navn: </w:t>
      </w:r>
      <w:r>
        <w:rPr>
          <w:rFonts w:cs="Arial"/>
        </w:rPr>
        <w:fldChar w:fldCharType="begin">
          <w:ffData>
            <w:name w:val="Tekst52"/>
            <w:enabled/>
            <w:calcOnExit w:val="0"/>
            <w:textInput/>
          </w:ffData>
        </w:fldChar>
      </w:r>
      <w:bookmarkStart w:id="0" w:name="Tekst5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</w:rPr>
        <w:t> </w:t>
      </w:r>
      <w:r>
        <w:rPr>
          <w:rFonts w:cs="Arial"/>
        </w:rPr>
        <w:t> </w:t>
      </w:r>
      <w:r>
        <w:rPr>
          <w:rFonts w:cs="Arial"/>
        </w:rPr>
        <w:t> </w:t>
      </w:r>
      <w:r>
        <w:rPr>
          <w:rFonts w:cs="Arial"/>
        </w:rPr>
        <w:t> </w:t>
      </w:r>
      <w:r>
        <w:rPr>
          <w:rFonts w:cs="Arial"/>
        </w:rPr>
        <w:t> </w:t>
      </w:r>
      <w:r>
        <w:rPr>
          <w:rFonts w:cs="Arial"/>
        </w:rPr>
        <w:fldChar w:fldCharType="end"/>
      </w:r>
      <w:bookmarkEnd w:id="0"/>
      <w:r w:rsidR="00783476">
        <w:rPr>
          <w:rFonts w:cs="Arial"/>
        </w:rPr>
        <w:tab/>
      </w:r>
      <w:r w:rsidR="00783476">
        <w:rPr>
          <w:rFonts w:cs="Arial"/>
        </w:rPr>
        <w:tab/>
      </w:r>
      <w:r w:rsidR="00783476">
        <w:rPr>
          <w:rFonts w:cs="Arial"/>
        </w:rPr>
        <w:tab/>
      </w:r>
    </w:p>
    <w:p w14:paraId="1F928F09" w14:textId="77777777" w:rsidR="002262D5" w:rsidRDefault="002262D5" w:rsidP="002262D5"/>
    <w:tbl>
      <w:tblPr>
        <w:tblStyle w:val="Tabellrutenett"/>
        <w:tblW w:w="13812" w:type="dxa"/>
        <w:tblLook w:val="04A0" w:firstRow="1" w:lastRow="0" w:firstColumn="1" w:lastColumn="0" w:noHBand="0" w:noVBand="1"/>
      </w:tblPr>
      <w:tblGrid>
        <w:gridCol w:w="2128"/>
        <w:gridCol w:w="2038"/>
        <w:gridCol w:w="1783"/>
        <w:gridCol w:w="2410"/>
        <w:gridCol w:w="1763"/>
        <w:gridCol w:w="1763"/>
        <w:gridCol w:w="1927"/>
      </w:tblGrid>
      <w:tr w:rsidR="002262D5" w14:paraId="50362688" w14:textId="77777777" w:rsidTr="00502EF2">
        <w:trPr>
          <w:trHeight w:val="596"/>
        </w:trPr>
        <w:tc>
          <w:tcPr>
            <w:tcW w:w="2128" w:type="dxa"/>
          </w:tcPr>
          <w:p w14:paraId="54861194" w14:textId="5532F72F" w:rsidR="002262D5" w:rsidRDefault="007940B2" w:rsidP="00C67E81">
            <w:r>
              <w:t>Navn på den offentlige/private mottaker</w:t>
            </w:r>
          </w:p>
        </w:tc>
        <w:tc>
          <w:tcPr>
            <w:tcW w:w="2038" w:type="dxa"/>
          </w:tcPr>
          <w:p w14:paraId="365D3548" w14:textId="13676A16" w:rsidR="002262D5" w:rsidRDefault="007940B2" w:rsidP="00C67E81">
            <w:r>
              <w:t>Tidspunkt</w:t>
            </w:r>
          </w:p>
        </w:tc>
        <w:tc>
          <w:tcPr>
            <w:tcW w:w="1783" w:type="dxa"/>
          </w:tcPr>
          <w:p w14:paraId="30D1CED1" w14:textId="77C5BFA9" w:rsidR="002262D5" w:rsidRDefault="002262D5" w:rsidP="00C67E81">
            <w:r>
              <w:t>Total kontraktsverdi</w:t>
            </w:r>
          </w:p>
        </w:tc>
        <w:tc>
          <w:tcPr>
            <w:tcW w:w="2410" w:type="dxa"/>
          </w:tcPr>
          <w:p w14:paraId="7BF80296" w14:textId="23D52F2A" w:rsidR="002262D5" w:rsidRDefault="007940B2" w:rsidP="00C67E81">
            <w:r w:rsidRPr="00331170">
              <w:rPr>
                <w:rFonts w:eastAsia="Times New Roman" w:cs="Times New Roman"/>
                <w:lang w:eastAsia="nb-NO"/>
              </w:rPr>
              <w:t>Beskrivelse av kontraktens relevans for denne anskaffelsen</w:t>
            </w:r>
          </w:p>
        </w:tc>
        <w:tc>
          <w:tcPr>
            <w:tcW w:w="1763" w:type="dxa"/>
          </w:tcPr>
          <w:p w14:paraId="74882C73" w14:textId="189880E6" w:rsidR="002262D5" w:rsidRDefault="007940B2" w:rsidP="00C67E81">
            <w:r>
              <w:t>Beskrivelse av leverandørens rolle og ansvar</w:t>
            </w:r>
          </w:p>
        </w:tc>
        <w:tc>
          <w:tcPr>
            <w:tcW w:w="1763" w:type="dxa"/>
          </w:tcPr>
          <w:p w14:paraId="271E30A3" w14:textId="77777777" w:rsidR="002262D5" w:rsidRPr="00502EF2" w:rsidRDefault="002262D5" w:rsidP="00C67E81">
            <w:r w:rsidRPr="00502EF2">
              <w:t>E-post</w:t>
            </w:r>
          </w:p>
        </w:tc>
        <w:tc>
          <w:tcPr>
            <w:tcW w:w="1927" w:type="dxa"/>
          </w:tcPr>
          <w:p w14:paraId="4C3CB69B" w14:textId="77777777" w:rsidR="002262D5" w:rsidRPr="00502EF2" w:rsidRDefault="002262D5" w:rsidP="00C67E81">
            <w:r w:rsidRPr="00502EF2">
              <w:t>Telefonnummer</w:t>
            </w:r>
          </w:p>
        </w:tc>
      </w:tr>
      <w:tr w:rsidR="00502EF2" w14:paraId="63673BA8" w14:textId="77777777" w:rsidTr="00BB4764">
        <w:trPr>
          <w:trHeight w:val="365"/>
        </w:trPr>
        <w:tc>
          <w:tcPr>
            <w:tcW w:w="2128" w:type="dxa"/>
          </w:tcPr>
          <w:p w14:paraId="48712186" w14:textId="77777777" w:rsidR="00502EF2" w:rsidRDefault="00502EF2" w:rsidP="00502EF2">
            <w:r>
              <w:rPr>
                <w:rFonts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2038" w:type="dxa"/>
          </w:tcPr>
          <w:p w14:paraId="371FDDA8" w14:textId="77777777" w:rsidR="00502EF2" w:rsidRDefault="00502EF2" w:rsidP="00502EF2">
            <w:r>
              <w:rPr>
                <w:rFonts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783" w:type="dxa"/>
          </w:tcPr>
          <w:p w14:paraId="5C8756EA" w14:textId="77777777" w:rsidR="00502EF2" w:rsidRDefault="00502EF2" w:rsidP="00502EF2">
            <w:r>
              <w:rPr>
                <w:rFonts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2410" w:type="dxa"/>
          </w:tcPr>
          <w:p w14:paraId="4F1E2387" w14:textId="77777777" w:rsidR="00502EF2" w:rsidRDefault="00502EF2" w:rsidP="00502EF2">
            <w:r>
              <w:rPr>
                <w:rFonts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763" w:type="dxa"/>
          </w:tcPr>
          <w:p w14:paraId="5245C7AF" w14:textId="77777777" w:rsidR="00502EF2" w:rsidRDefault="00502EF2" w:rsidP="00502EF2">
            <w:r>
              <w:rPr>
                <w:rFonts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763" w:type="dxa"/>
          </w:tcPr>
          <w:p w14:paraId="5A0A7604" w14:textId="22C56B6C" w:rsidR="00502EF2" w:rsidRPr="00592430" w:rsidRDefault="00502EF2" w:rsidP="00502EF2">
            <w:pPr>
              <w:rPr>
                <w:highlight w:val="yellow"/>
              </w:rPr>
            </w:pPr>
            <w:r>
              <w:rPr>
                <w:rFonts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927" w:type="dxa"/>
          </w:tcPr>
          <w:p w14:paraId="5E5E5171" w14:textId="234B9119" w:rsidR="00502EF2" w:rsidRPr="00592430" w:rsidRDefault="00502EF2" w:rsidP="00502EF2">
            <w:pPr>
              <w:rPr>
                <w:highlight w:val="yellow"/>
              </w:rPr>
            </w:pPr>
            <w:r>
              <w:rPr>
                <w:rFonts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02EF2" w14:paraId="721503A0" w14:textId="77777777" w:rsidTr="00BB4764">
        <w:trPr>
          <w:trHeight w:val="353"/>
        </w:trPr>
        <w:tc>
          <w:tcPr>
            <w:tcW w:w="2128" w:type="dxa"/>
          </w:tcPr>
          <w:p w14:paraId="0A68938C" w14:textId="77777777" w:rsidR="00502EF2" w:rsidRDefault="00502EF2" w:rsidP="00502EF2">
            <w:r w:rsidRPr="00C92AD7">
              <w:rPr>
                <w:rFonts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 w:rsidRPr="00C92AD7">
              <w:rPr>
                <w:rFonts w:cs="Arial"/>
              </w:rPr>
              <w:instrText xml:space="preserve"> FORMTEXT </w:instrText>
            </w:r>
            <w:r w:rsidRPr="00C92AD7">
              <w:rPr>
                <w:rFonts w:cs="Arial"/>
              </w:rPr>
            </w:r>
            <w:r w:rsidRPr="00C92AD7">
              <w:rPr>
                <w:rFonts w:cs="Arial"/>
              </w:rPr>
              <w:fldChar w:fldCharType="separate"/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fldChar w:fldCharType="end"/>
            </w:r>
          </w:p>
        </w:tc>
        <w:tc>
          <w:tcPr>
            <w:tcW w:w="2038" w:type="dxa"/>
          </w:tcPr>
          <w:p w14:paraId="68F10A78" w14:textId="77777777" w:rsidR="00502EF2" w:rsidRDefault="00502EF2" w:rsidP="00502EF2">
            <w:r w:rsidRPr="00C92AD7">
              <w:rPr>
                <w:rFonts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 w:rsidRPr="00C92AD7">
              <w:rPr>
                <w:rFonts w:cs="Arial"/>
              </w:rPr>
              <w:instrText xml:space="preserve"> FORMTEXT </w:instrText>
            </w:r>
            <w:r w:rsidRPr="00C92AD7">
              <w:rPr>
                <w:rFonts w:cs="Arial"/>
              </w:rPr>
            </w:r>
            <w:r w:rsidRPr="00C92AD7">
              <w:rPr>
                <w:rFonts w:cs="Arial"/>
              </w:rPr>
              <w:fldChar w:fldCharType="separate"/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fldChar w:fldCharType="end"/>
            </w:r>
          </w:p>
        </w:tc>
        <w:tc>
          <w:tcPr>
            <w:tcW w:w="1783" w:type="dxa"/>
          </w:tcPr>
          <w:p w14:paraId="022B88AC" w14:textId="77777777" w:rsidR="00502EF2" w:rsidRDefault="00502EF2" w:rsidP="00502EF2">
            <w:r w:rsidRPr="00C92AD7">
              <w:rPr>
                <w:rFonts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 w:rsidRPr="00C92AD7">
              <w:rPr>
                <w:rFonts w:cs="Arial"/>
              </w:rPr>
              <w:instrText xml:space="preserve"> FORMTEXT </w:instrText>
            </w:r>
            <w:r w:rsidRPr="00C92AD7">
              <w:rPr>
                <w:rFonts w:cs="Arial"/>
              </w:rPr>
            </w:r>
            <w:r w:rsidRPr="00C92AD7">
              <w:rPr>
                <w:rFonts w:cs="Arial"/>
              </w:rPr>
              <w:fldChar w:fldCharType="separate"/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fldChar w:fldCharType="end"/>
            </w:r>
          </w:p>
        </w:tc>
        <w:tc>
          <w:tcPr>
            <w:tcW w:w="2410" w:type="dxa"/>
          </w:tcPr>
          <w:p w14:paraId="5B26D140" w14:textId="77777777" w:rsidR="00502EF2" w:rsidRDefault="00502EF2" w:rsidP="00502EF2">
            <w:r w:rsidRPr="00C92AD7">
              <w:rPr>
                <w:rFonts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 w:rsidRPr="00C92AD7">
              <w:rPr>
                <w:rFonts w:cs="Arial"/>
              </w:rPr>
              <w:instrText xml:space="preserve"> FORMTEXT </w:instrText>
            </w:r>
            <w:r w:rsidRPr="00C92AD7">
              <w:rPr>
                <w:rFonts w:cs="Arial"/>
              </w:rPr>
            </w:r>
            <w:r w:rsidRPr="00C92AD7">
              <w:rPr>
                <w:rFonts w:cs="Arial"/>
              </w:rPr>
              <w:fldChar w:fldCharType="separate"/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fldChar w:fldCharType="end"/>
            </w:r>
          </w:p>
        </w:tc>
        <w:tc>
          <w:tcPr>
            <w:tcW w:w="1763" w:type="dxa"/>
          </w:tcPr>
          <w:p w14:paraId="7B3668E1" w14:textId="77777777" w:rsidR="00502EF2" w:rsidRDefault="00502EF2" w:rsidP="00502EF2">
            <w:r w:rsidRPr="00C92AD7">
              <w:rPr>
                <w:rFonts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 w:rsidRPr="00C92AD7">
              <w:rPr>
                <w:rFonts w:cs="Arial"/>
              </w:rPr>
              <w:instrText xml:space="preserve"> FORMTEXT </w:instrText>
            </w:r>
            <w:r w:rsidRPr="00C92AD7">
              <w:rPr>
                <w:rFonts w:cs="Arial"/>
              </w:rPr>
            </w:r>
            <w:r w:rsidRPr="00C92AD7">
              <w:rPr>
                <w:rFonts w:cs="Arial"/>
              </w:rPr>
              <w:fldChar w:fldCharType="separate"/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fldChar w:fldCharType="end"/>
            </w:r>
          </w:p>
        </w:tc>
        <w:tc>
          <w:tcPr>
            <w:tcW w:w="1763" w:type="dxa"/>
          </w:tcPr>
          <w:p w14:paraId="71626E68" w14:textId="125DAC1F" w:rsidR="00502EF2" w:rsidRPr="00592430" w:rsidRDefault="00502EF2" w:rsidP="00502EF2">
            <w:pPr>
              <w:rPr>
                <w:highlight w:val="yellow"/>
              </w:rPr>
            </w:pPr>
            <w:r w:rsidRPr="00C92AD7">
              <w:rPr>
                <w:rFonts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 w:rsidRPr="00C92AD7">
              <w:rPr>
                <w:rFonts w:cs="Arial"/>
              </w:rPr>
              <w:instrText xml:space="preserve"> FORMTEXT </w:instrText>
            </w:r>
            <w:r w:rsidRPr="00C92AD7">
              <w:rPr>
                <w:rFonts w:cs="Arial"/>
              </w:rPr>
            </w:r>
            <w:r w:rsidRPr="00C92AD7">
              <w:rPr>
                <w:rFonts w:cs="Arial"/>
              </w:rPr>
              <w:fldChar w:fldCharType="separate"/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fldChar w:fldCharType="end"/>
            </w:r>
          </w:p>
        </w:tc>
        <w:tc>
          <w:tcPr>
            <w:tcW w:w="1927" w:type="dxa"/>
          </w:tcPr>
          <w:p w14:paraId="6832708F" w14:textId="6CC314AC" w:rsidR="00502EF2" w:rsidRPr="00592430" w:rsidRDefault="00502EF2" w:rsidP="00502EF2">
            <w:pPr>
              <w:rPr>
                <w:highlight w:val="yellow"/>
              </w:rPr>
            </w:pPr>
            <w:r w:rsidRPr="00C92AD7">
              <w:rPr>
                <w:rFonts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 w:rsidRPr="00C92AD7">
              <w:rPr>
                <w:rFonts w:cs="Arial"/>
              </w:rPr>
              <w:instrText xml:space="preserve"> FORMTEXT </w:instrText>
            </w:r>
            <w:r w:rsidRPr="00C92AD7">
              <w:rPr>
                <w:rFonts w:cs="Arial"/>
              </w:rPr>
            </w:r>
            <w:r w:rsidRPr="00C92AD7">
              <w:rPr>
                <w:rFonts w:cs="Arial"/>
              </w:rPr>
              <w:fldChar w:fldCharType="separate"/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fldChar w:fldCharType="end"/>
            </w:r>
          </w:p>
        </w:tc>
      </w:tr>
      <w:tr w:rsidR="00502EF2" w14:paraId="02DCDE86" w14:textId="77777777" w:rsidTr="00BB4764">
        <w:trPr>
          <w:trHeight w:val="365"/>
        </w:trPr>
        <w:tc>
          <w:tcPr>
            <w:tcW w:w="2128" w:type="dxa"/>
          </w:tcPr>
          <w:p w14:paraId="2B38FD9F" w14:textId="77777777" w:rsidR="00502EF2" w:rsidRDefault="00502EF2" w:rsidP="00502EF2">
            <w:r w:rsidRPr="00FA5DA6">
              <w:rPr>
                <w:rFonts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 w:rsidRPr="00FA5DA6">
              <w:rPr>
                <w:rFonts w:cs="Arial"/>
              </w:rPr>
              <w:instrText xml:space="preserve"> FORMTEXT </w:instrText>
            </w:r>
            <w:r w:rsidRPr="00FA5DA6">
              <w:rPr>
                <w:rFonts w:cs="Arial"/>
              </w:rPr>
            </w:r>
            <w:r w:rsidRPr="00FA5DA6">
              <w:rPr>
                <w:rFonts w:cs="Arial"/>
              </w:rPr>
              <w:fldChar w:fldCharType="separate"/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fldChar w:fldCharType="end"/>
            </w:r>
          </w:p>
        </w:tc>
        <w:tc>
          <w:tcPr>
            <w:tcW w:w="2038" w:type="dxa"/>
          </w:tcPr>
          <w:p w14:paraId="44669733" w14:textId="77777777" w:rsidR="00502EF2" w:rsidRDefault="00502EF2" w:rsidP="00502EF2">
            <w:r w:rsidRPr="00FA5DA6">
              <w:rPr>
                <w:rFonts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 w:rsidRPr="00FA5DA6">
              <w:rPr>
                <w:rFonts w:cs="Arial"/>
              </w:rPr>
              <w:instrText xml:space="preserve"> FORMTEXT </w:instrText>
            </w:r>
            <w:r w:rsidRPr="00FA5DA6">
              <w:rPr>
                <w:rFonts w:cs="Arial"/>
              </w:rPr>
            </w:r>
            <w:r w:rsidRPr="00FA5DA6">
              <w:rPr>
                <w:rFonts w:cs="Arial"/>
              </w:rPr>
              <w:fldChar w:fldCharType="separate"/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fldChar w:fldCharType="end"/>
            </w:r>
          </w:p>
        </w:tc>
        <w:tc>
          <w:tcPr>
            <w:tcW w:w="1783" w:type="dxa"/>
          </w:tcPr>
          <w:p w14:paraId="2EC36295" w14:textId="77777777" w:rsidR="00502EF2" w:rsidRDefault="00502EF2" w:rsidP="00502EF2">
            <w:r w:rsidRPr="00FA5DA6">
              <w:rPr>
                <w:rFonts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 w:rsidRPr="00FA5DA6">
              <w:rPr>
                <w:rFonts w:cs="Arial"/>
              </w:rPr>
              <w:instrText xml:space="preserve"> FORMTEXT </w:instrText>
            </w:r>
            <w:r w:rsidRPr="00FA5DA6">
              <w:rPr>
                <w:rFonts w:cs="Arial"/>
              </w:rPr>
            </w:r>
            <w:r w:rsidRPr="00FA5DA6">
              <w:rPr>
                <w:rFonts w:cs="Arial"/>
              </w:rPr>
              <w:fldChar w:fldCharType="separate"/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fldChar w:fldCharType="end"/>
            </w:r>
          </w:p>
        </w:tc>
        <w:tc>
          <w:tcPr>
            <w:tcW w:w="2410" w:type="dxa"/>
          </w:tcPr>
          <w:p w14:paraId="18A9CCEA" w14:textId="77777777" w:rsidR="00502EF2" w:rsidRDefault="00502EF2" w:rsidP="00502EF2">
            <w:r w:rsidRPr="00FA5DA6">
              <w:rPr>
                <w:rFonts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 w:rsidRPr="00FA5DA6">
              <w:rPr>
                <w:rFonts w:cs="Arial"/>
              </w:rPr>
              <w:instrText xml:space="preserve"> FORMTEXT </w:instrText>
            </w:r>
            <w:r w:rsidRPr="00FA5DA6">
              <w:rPr>
                <w:rFonts w:cs="Arial"/>
              </w:rPr>
            </w:r>
            <w:r w:rsidRPr="00FA5DA6">
              <w:rPr>
                <w:rFonts w:cs="Arial"/>
              </w:rPr>
              <w:fldChar w:fldCharType="separate"/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fldChar w:fldCharType="end"/>
            </w:r>
          </w:p>
        </w:tc>
        <w:tc>
          <w:tcPr>
            <w:tcW w:w="1763" w:type="dxa"/>
          </w:tcPr>
          <w:p w14:paraId="4526FE3B" w14:textId="77777777" w:rsidR="00502EF2" w:rsidRDefault="00502EF2" w:rsidP="00502EF2">
            <w:r w:rsidRPr="00FA5DA6">
              <w:rPr>
                <w:rFonts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 w:rsidRPr="00FA5DA6">
              <w:rPr>
                <w:rFonts w:cs="Arial"/>
              </w:rPr>
              <w:instrText xml:space="preserve"> FORMTEXT </w:instrText>
            </w:r>
            <w:r w:rsidRPr="00FA5DA6">
              <w:rPr>
                <w:rFonts w:cs="Arial"/>
              </w:rPr>
            </w:r>
            <w:r w:rsidRPr="00FA5DA6">
              <w:rPr>
                <w:rFonts w:cs="Arial"/>
              </w:rPr>
              <w:fldChar w:fldCharType="separate"/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fldChar w:fldCharType="end"/>
            </w:r>
          </w:p>
        </w:tc>
        <w:tc>
          <w:tcPr>
            <w:tcW w:w="1763" w:type="dxa"/>
          </w:tcPr>
          <w:p w14:paraId="03F3F361" w14:textId="0E9BAA31" w:rsidR="00502EF2" w:rsidRPr="00592430" w:rsidRDefault="00502EF2" w:rsidP="00502EF2">
            <w:pPr>
              <w:rPr>
                <w:highlight w:val="yellow"/>
              </w:rPr>
            </w:pPr>
            <w:r w:rsidRPr="00FA5DA6">
              <w:rPr>
                <w:rFonts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 w:rsidRPr="00FA5DA6">
              <w:rPr>
                <w:rFonts w:cs="Arial"/>
              </w:rPr>
              <w:instrText xml:space="preserve"> FORMTEXT </w:instrText>
            </w:r>
            <w:r w:rsidRPr="00FA5DA6">
              <w:rPr>
                <w:rFonts w:cs="Arial"/>
              </w:rPr>
            </w:r>
            <w:r w:rsidRPr="00FA5DA6">
              <w:rPr>
                <w:rFonts w:cs="Arial"/>
              </w:rPr>
              <w:fldChar w:fldCharType="separate"/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fldChar w:fldCharType="end"/>
            </w:r>
          </w:p>
        </w:tc>
        <w:tc>
          <w:tcPr>
            <w:tcW w:w="1927" w:type="dxa"/>
          </w:tcPr>
          <w:p w14:paraId="40CC90D4" w14:textId="24EFD7A6" w:rsidR="00502EF2" w:rsidRPr="00592430" w:rsidRDefault="00502EF2" w:rsidP="00502EF2">
            <w:pPr>
              <w:rPr>
                <w:highlight w:val="yellow"/>
              </w:rPr>
            </w:pPr>
            <w:r w:rsidRPr="00FA5DA6">
              <w:rPr>
                <w:rFonts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 w:rsidRPr="00FA5DA6">
              <w:rPr>
                <w:rFonts w:cs="Arial"/>
              </w:rPr>
              <w:instrText xml:space="preserve"> FORMTEXT </w:instrText>
            </w:r>
            <w:r w:rsidRPr="00FA5DA6">
              <w:rPr>
                <w:rFonts w:cs="Arial"/>
              </w:rPr>
            </w:r>
            <w:r w:rsidRPr="00FA5DA6">
              <w:rPr>
                <w:rFonts w:cs="Arial"/>
              </w:rPr>
              <w:fldChar w:fldCharType="separate"/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fldChar w:fldCharType="end"/>
            </w:r>
          </w:p>
        </w:tc>
      </w:tr>
      <w:tr w:rsidR="00502EF2" w14:paraId="472F5081" w14:textId="77777777" w:rsidTr="00BB4764">
        <w:trPr>
          <w:trHeight w:val="365"/>
        </w:trPr>
        <w:tc>
          <w:tcPr>
            <w:tcW w:w="2128" w:type="dxa"/>
          </w:tcPr>
          <w:p w14:paraId="6E51756C" w14:textId="77777777" w:rsidR="00502EF2" w:rsidRDefault="00502EF2" w:rsidP="00502EF2">
            <w:r>
              <w:rPr>
                <w:rFonts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2038" w:type="dxa"/>
          </w:tcPr>
          <w:p w14:paraId="461299A9" w14:textId="77777777" w:rsidR="00502EF2" w:rsidRDefault="00502EF2" w:rsidP="00502EF2">
            <w:r>
              <w:rPr>
                <w:rFonts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783" w:type="dxa"/>
          </w:tcPr>
          <w:p w14:paraId="529DC8AD" w14:textId="77777777" w:rsidR="00502EF2" w:rsidRDefault="00502EF2" w:rsidP="00502EF2">
            <w:r>
              <w:rPr>
                <w:rFonts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2410" w:type="dxa"/>
          </w:tcPr>
          <w:p w14:paraId="0A287E5A" w14:textId="77777777" w:rsidR="00502EF2" w:rsidRDefault="00502EF2" w:rsidP="00502EF2">
            <w:r>
              <w:rPr>
                <w:rFonts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763" w:type="dxa"/>
          </w:tcPr>
          <w:p w14:paraId="4E83EC94" w14:textId="77777777" w:rsidR="00502EF2" w:rsidRDefault="00502EF2" w:rsidP="00502EF2">
            <w:r>
              <w:rPr>
                <w:rFonts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763" w:type="dxa"/>
          </w:tcPr>
          <w:p w14:paraId="3617D836" w14:textId="0A377798" w:rsidR="00502EF2" w:rsidRPr="00592430" w:rsidRDefault="00502EF2" w:rsidP="00502EF2">
            <w:pPr>
              <w:rPr>
                <w:highlight w:val="yellow"/>
              </w:rPr>
            </w:pPr>
            <w:r>
              <w:rPr>
                <w:rFonts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927" w:type="dxa"/>
          </w:tcPr>
          <w:p w14:paraId="4BCE5F6A" w14:textId="7D6B9560" w:rsidR="00502EF2" w:rsidRPr="00592430" w:rsidRDefault="00502EF2" w:rsidP="00502EF2">
            <w:pPr>
              <w:rPr>
                <w:highlight w:val="yellow"/>
              </w:rPr>
            </w:pPr>
            <w:r>
              <w:rPr>
                <w:rFonts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02EF2" w14:paraId="3FA46965" w14:textId="77777777" w:rsidTr="00BB4764">
        <w:trPr>
          <w:trHeight w:val="353"/>
        </w:trPr>
        <w:tc>
          <w:tcPr>
            <w:tcW w:w="2128" w:type="dxa"/>
          </w:tcPr>
          <w:p w14:paraId="7D304D63" w14:textId="77777777" w:rsidR="00502EF2" w:rsidRDefault="00502EF2" w:rsidP="00502EF2">
            <w:r w:rsidRPr="00C92AD7">
              <w:rPr>
                <w:rFonts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 w:rsidRPr="00C92AD7">
              <w:rPr>
                <w:rFonts w:cs="Arial"/>
              </w:rPr>
              <w:instrText xml:space="preserve"> FORMTEXT </w:instrText>
            </w:r>
            <w:r w:rsidRPr="00C92AD7">
              <w:rPr>
                <w:rFonts w:cs="Arial"/>
              </w:rPr>
            </w:r>
            <w:r w:rsidRPr="00C92AD7">
              <w:rPr>
                <w:rFonts w:cs="Arial"/>
              </w:rPr>
              <w:fldChar w:fldCharType="separate"/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fldChar w:fldCharType="end"/>
            </w:r>
          </w:p>
        </w:tc>
        <w:tc>
          <w:tcPr>
            <w:tcW w:w="2038" w:type="dxa"/>
          </w:tcPr>
          <w:p w14:paraId="4115B7B7" w14:textId="77777777" w:rsidR="00502EF2" w:rsidRDefault="00502EF2" w:rsidP="00502EF2">
            <w:r w:rsidRPr="00C92AD7">
              <w:rPr>
                <w:rFonts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 w:rsidRPr="00C92AD7">
              <w:rPr>
                <w:rFonts w:cs="Arial"/>
              </w:rPr>
              <w:instrText xml:space="preserve"> FORMTEXT </w:instrText>
            </w:r>
            <w:r w:rsidRPr="00C92AD7">
              <w:rPr>
                <w:rFonts w:cs="Arial"/>
              </w:rPr>
            </w:r>
            <w:r w:rsidRPr="00C92AD7">
              <w:rPr>
                <w:rFonts w:cs="Arial"/>
              </w:rPr>
              <w:fldChar w:fldCharType="separate"/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fldChar w:fldCharType="end"/>
            </w:r>
          </w:p>
        </w:tc>
        <w:tc>
          <w:tcPr>
            <w:tcW w:w="1783" w:type="dxa"/>
          </w:tcPr>
          <w:p w14:paraId="7935BEEB" w14:textId="77777777" w:rsidR="00502EF2" w:rsidRDefault="00502EF2" w:rsidP="00502EF2">
            <w:r w:rsidRPr="00C92AD7">
              <w:rPr>
                <w:rFonts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 w:rsidRPr="00C92AD7">
              <w:rPr>
                <w:rFonts w:cs="Arial"/>
              </w:rPr>
              <w:instrText xml:space="preserve"> FORMTEXT </w:instrText>
            </w:r>
            <w:r w:rsidRPr="00C92AD7">
              <w:rPr>
                <w:rFonts w:cs="Arial"/>
              </w:rPr>
            </w:r>
            <w:r w:rsidRPr="00C92AD7">
              <w:rPr>
                <w:rFonts w:cs="Arial"/>
              </w:rPr>
              <w:fldChar w:fldCharType="separate"/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fldChar w:fldCharType="end"/>
            </w:r>
          </w:p>
        </w:tc>
        <w:tc>
          <w:tcPr>
            <w:tcW w:w="2410" w:type="dxa"/>
          </w:tcPr>
          <w:p w14:paraId="1DEA3C9A" w14:textId="77777777" w:rsidR="00502EF2" w:rsidRDefault="00502EF2" w:rsidP="00502EF2">
            <w:r w:rsidRPr="00C92AD7">
              <w:rPr>
                <w:rFonts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 w:rsidRPr="00C92AD7">
              <w:rPr>
                <w:rFonts w:cs="Arial"/>
              </w:rPr>
              <w:instrText xml:space="preserve"> FORMTEXT </w:instrText>
            </w:r>
            <w:r w:rsidRPr="00C92AD7">
              <w:rPr>
                <w:rFonts w:cs="Arial"/>
              </w:rPr>
            </w:r>
            <w:r w:rsidRPr="00C92AD7">
              <w:rPr>
                <w:rFonts w:cs="Arial"/>
              </w:rPr>
              <w:fldChar w:fldCharType="separate"/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fldChar w:fldCharType="end"/>
            </w:r>
          </w:p>
        </w:tc>
        <w:tc>
          <w:tcPr>
            <w:tcW w:w="1763" w:type="dxa"/>
          </w:tcPr>
          <w:p w14:paraId="3E23A3E8" w14:textId="77777777" w:rsidR="00502EF2" w:rsidRDefault="00502EF2" w:rsidP="00502EF2">
            <w:r w:rsidRPr="00C92AD7">
              <w:rPr>
                <w:rFonts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 w:rsidRPr="00C92AD7">
              <w:rPr>
                <w:rFonts w:cs="Arial"/>
              </w:rPr>
              <w:instrText xml:space="preserve"> FORMTEXT </w:instrText>
            </w:r>
            <w:r w:rsidRPr="00C92AD7">
              <w:rPr>
                <w:rFonts w:cs="Arial"/>
              </w:rPr>
            </w:r>
            <w:r w:rsidRPr="00C92AD7">
              <w:rPr>
                <w:rFonts w:cs="Arial"/>
              </w:rPr>
              <w:fldChar w:fldCharType="separate"/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fldChar w:fldCharType="end"/>
            </w:r>
          </w:p>
        </w:tc>
        <w:tc>
          <w:tcPr>
            <w:tcW w:w="1763" w:type="dxa"/>
          </w:tcPr>
          <w:p w14:paraId="7853CB74" w14:textId="148CF7D8" w:rsidR="00502EF2" w:rsidRPr="00592430" w:rsidRDefault="00502EF2" w:rsidP="00502EF2">
            <w:pPr>
              <w:rPr>
                <w:highlight w:val="yellow"/>
              </w:rPr>
            </w:pPr>
            <w:r w:rsidRPr="00C92AD7">
              <w:rPr>
                <w:rFonts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 w:rsidRPr="00C92AD7">
              <w:rPr>
                <w:rFonts w:cs="Arial"/>
              </w:rPr>
              <w:instrText xml:space="preserve"> FORMTEXT </w:instrText>
            </w:r>
            <w:r w:rsidRPr="00C92AD7">
              <w:rPr>
                <w:rFonts w:cs="Arial"/>
              </w:rPr>
            </w:r>
            <w:r w:rsidRPr="00C92AD7">
              <w:rPr>
                <w:rFonts w:cs="Arial"/>
              </w:rPr>
              <w:fldChar w:fldCharType="separate"/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fldChar w:fldCharType="end"/>
            </w:r>
          </w:p>
        </w:tc>
        <w:tc>
          <w:tcPr>
            <w:tcW w:w="1927" w:type="dxa"/>
          </w:tcPr>
          <w:p w14:paraId="41B1089E" w14:textId="28B4D65F" w:rsidR="00502EF2" w:rsidRPr="00592430" w:rsidRDefault="00502EF2" w:rsidP="00502EF2">
            <w:pPr>
              <w:rPr>
                <w:highlight w:val="yellow"/>
              </w:rPr>
            </w:pPr>
            <w:r w:rsidRPr="00C92AD7">
              <w:rPr>
                <w:rFonts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 w:rsidRPr="00C92AD7">
              <w:rPr>
                <w:rFonts w:cs="Arial"/>
              </w:rPr>
              <w:instrText xml:space="preserve"> FORMTEXT </w:instrText>
            </w:r>
            <w:r w:rsidRPr="00C92AD7">
              <w:rPr>
                <w:rFonts w:cs="Arial"/>
              </w:rPr>
            </w:r>
            <w:r w:rsidRPr="00C92AD7">
              <w:rPr>
                <w:rFonts w:cs="Arial"/>
              </w:rPr>
              <w:fldChar w:fldCharType="separate"/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t> </w:t>
            </w:r>
            <w:r w:rsidRPr="00C92AD7">
              <w:rPr>
                <w:rFonts w:cs="Arial"/>
              </w:rPr>
              <w:fldChar w:fldCharType="end"/>
            </w:r>
          </w:p>
        </w:tc>
      </w:tr>
      <w:tr w:rsidR="00502EF2" w14:paraId="55372D8E" w14:textId="77777777" w:rsidTr="00BB4764">
        <w:trPr>
          <w:trHeight w:val="365"/>
        </w:trPr>
        <w:tc>
          <w:tcPr>
            <w:tcW w:w="2128" w:type="dxa"/>
          </w:tcPr>
          <w:p w14:paraId="216C12EC" w14:textId="77777777" w:rsidR="00502EF2" w:rsidRDefault="00502EF2" w:rsidP="00502EF2">
            <w:r w:rsidRPr="00FA5DA6">
              <w:rPr>
                <w:rFonts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 w:rsidRPr="00FA5DA6">
              <w:rPr>
                <w:rFonts w:cs="Arial"/>
              </w:rPr>
              <w:instrText xml:space="preserve"> FORMTEXT </w:instrText>
            </w:r>
            <w:r w:rsidRPr="00FA5DA6">
              <w:rPr>
                <w:rFonts w:cs="Arial"/>
              </w:rPr>
            </w:r>
            <w:r w:rsidRPr="00FA5DA6">
              <w:rPr>
                <w:rFonts w:cs="Arial"/>
              </w:rPr>
              <w:fldChar w:fldCharType="separate"/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fldChar w:fldCharType="end"/>
            </w:r>
          </w:p>
        </w:tc>
        <w:tc>
          <w:tcPr>
            <w:tcW w:w="2038" w:type="dxa"/>
          </w:tcPr>
          <w:p w14:paraId="4A1EA94C" w14:textId="77777777" w:rsidR="00502EF2" w:rsidRDefault="00502EF2" w:rsidP="00502EF2">
            <w:r w:rsidRPr="00FA5DA6">
              <w:rPr>
                <w:rFonts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 w:rsidRPr="00FA5DA6">
              <w:rPr>
                <w:rFonts w:cs="Arial"/>
              </w:rPr>
              <w:instrText xml:space="preserve"> FORMTEXT </w:instrText>
            </w:r>
            <w:r w:rsidRPr="00FA5DA6">
              <w:rPr>
                <w:rFonts w:cs="Arial"/>
              </w:rPr>
            </w:r>
            <w:r w:rsidRPr="00FA5DA6">
              <w:rPr>
                <w:rFonts w:cs="Arial"/>
              </w:rPr>
              <w:fldChar w:fldCharType="separate"/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fldChar w:fldCharType="end"/>
            </w:r>
          </w:p>
        </w:tc>
        <w:tc>
          <w:tcPr>
            <w:tcW w:w="1783" w:type="dxa"/>
          </w:tcPr>
          <w:p w14:paraId="15519FFB" w14:textId="77777777" w:rsidR="00502EF2" w:rsidRDefault="00502EF2" w:rsidP="00502EF2">
            <w:r w:rsidRPr="00FA5DA6">
              <w:rPr>
                <w:rFonts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 w:rsidRPr="00FA5DA6">
              <w:rPr>
                <w:rFonts w:cs="Arial"/>
              </w:rPr>
              <w:instrText xml:space="preserve"> FORMTEXT </w:instrText>
            </w:r>
            <w:r w:rsidRPr="00FA5DA6">
              <w:rPr>
                <w:rFonts w:cs="Arial"/>
              </w:rPr>
            </w:r>
            <w:r w:rsidRPr="00FA5DA6">
              <w:rPr>
                <w:rFonts w:cs="Arial"/>
              </w:rPr>
              <w:fldChar w:fldCharType="separate"/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fldChar w:fldCharType="end"/>
            </w:r>
          </w:p>
        </w:tc>
        <w:tc>
          <w:tcPr>
            <w:tcW w:w="2410" w:type="dxa"/>
          </w:tcPr>
          <w:p w14:paraId="77730BB7" w14:textId="77777777" w:rsidR="00502EF2" w:rsidRDefault="00502EF2" w:rsidP="00502EF2">
            <w:r w:rsidRPr="00FA5DA6">
              <w:rPr>
                <w:rFonts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 w:rsidRPr="00FA5DA6">
              <w:rPr>
                <w:rFonts w:cs="Arial"/>
              </w:rPr>
              <w:instrText xml:space="preserve"> FORMTEXT </w:instrText>
            </w:r>
            <w:r w:rsidRPr="00FA5DA6">
              <w:rPr>
                <w:rFonts w:cs="Arial"/>
              </w:rPr>
            </w:r>
            <w:r w:rsidRPr="00FA5DA6">
              <w:rPr>
                <w:rFonts w:cs="Arial"/>
              </w:rPr>
              <w:fldChar w:fldCharType="separate"/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fldChar w:fldCharType="end"/>
            </w:r>
          </w:p>
        </w:tc>
        <w:tc>
          <w:tcPr>
            <w:tcW w:w="1763" w:type="dxa"/>
          </w:tcPr>
          <w:p w14:paraId="139559C7" w14:textId="77777777" w:rsidR="00502EF2" w:rsidRDefault="00502EF2" w:rsidP="00502EF2">
            <w:r w:rsidRPr="00FA5DA6">
              <w:rPr>
                <w:rFonts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 w:rsidRPr="00FA5DA6">
              <w:rPr>
                <w:rFonts w:cs="Arial"/>
              </w:rPr>
              <w:instrText xml:space="preserve"> FORMTEXT </w:instrText>
            </w:r>
            <w:r w:rsidRPr="00FA5DA6">
              <w:rPr>
                <w:rFonts w:cs="Arial"/>
              </w:rPr>
            </w:r>
            <w:r w:rsidRPr="00FA5DA6">
              <w:rPr>
                <w:rFonts w:cs="Arial"/>
              </w:rPr>
              <w:fldChar w:fldCharType="separate"/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fldChar w:fldCharType="end"/>
            </w:r>
          </w:p>
        </w:tc>
        <w:tc>
          <w:tcPr>
            <w:tcW w:w="1763" w:type="dxa"/>
          </w:tcPr>
          <w:p w14:paraId="63A1E927" w14:textId="1AFB94B3" w:rsidR="00502EF2" w:rsidRPr="00592430" w:rsidRDefault="00502EF2" w:rsidP="00502EF2">
            <w:pPr>
              <w:rPr>
                <w:highlight w:val="yellow"/>
              </w:rPr>
            </w:pPr>
            <w:r w:rsidRPr="00FA5DA6">
              <w:rPr>
                <w:rFonts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 w:rsidRPr="00FA5DA6">
              <w:rPr>
                <w:rFonts w:cs="Arial"/>
              </w:rPr>
              <w:instrText xml:space="preserve"> FORMTEXT </w:instrText>
            </w:r>
            <w:r w:rsidRPr="00FA5DA6">
              <w:rPr>
                <w:rFonts w:cs="Arial"/>
              </w:rPr>
            </w:r>
            <w:r w:rsidRPr="00FA5DA6">
              <w:rPr>
                <w:rFonts w:cs="Arial"/>
              </w:rPr>
              <w:fldChar w:fldCharType="separate"/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fldChar w:fldCharType="end"/>
            </w:r>
          </w:p>
        </w:tc>
        <w:tc>
          <w:tcPr>
            <w:tcW w:w="1927" w:type="dxa"/>
          </w:tcPr>
          <w:p w14:paraId="557A7068" w14:textId="2DB80DB6" w:rsidR="00502EF2" w:rsidRPr="00592430" w:rsidRDefault="00502EF2" w:rsidP="00502EF2">
            <w:pPr>
              <w:rPr>
                <w:highlight w:val="yellow"/>
              </w:rPr>
            </w:pPr>
            <w:r w:rsidRPr="00FA5DA6">
              <w:rPr>
                <w:rFonts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 w:rsidRPr="00FA5DA6">
              <w:rPr>
                <w:rFonts w:cs="Arial"/>
              </w:rPr>
              <w:instrText xml:space="preserve"> FORMTEXT </w:instrText>
            </w:r>
            <w:r w:rsidRPr="00FA5DA6">
              <w:rPr>
                <w:rFonts w:cs="Arial"/>
              </w:rPr>
            </w:r>
            <w:r w:rsidRPr="00FA5DA6">
              <w:rPr>
                <w:rFonts w:cs="Arial"/>
              </w:rPr>
              <w:fldChar w:fldCharType="separate"/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t> </w:t>
            </w:r>
            <w:r w:rsidRPr="00FA5DA6">
              <w:rPr>
                <w:rFonts w:cs="Arial"/>
              </w:rPr>
              <w:fldChar w:fldCharType="end"/>
            </w:r>
          </w:p>
        </w:tc>
      </w:tr>
    </w:tbl>
    <w:p w14:paraId="40DB9061" w14:textId="77777777" w:rsidR="002262D5" w:rsidRDefault="002262D5" w:rsidP="002262D5"/>
    <w:p w14:paraId="423EB361" w14:textId="77777777" w:rsidR="002262D5" w:rsidRDefault="002262D5" w:rsidP="002262D5"/>
    <w:p w14:paraId="7A74576B" w14:textId="77777777" w:rsidR="009B6084" w:rsidRPr="00405286" w:rsidRDefault="009B6084" w:rsidP="00454EB6"/>
    <w:sectPr w:rsidR="009B6084" w:rsidRPr="00405286" w:rsidSect="002262D5">
      <w:headerReference w:type="default" r:id="rId10"/>
      <w:footerReference w:type="default" r:id="rId11"/>
      <w:pgSz w:w="16840" w:h="11910" w:orient="landscape"/>
      <w:pgMar w:top="1985" w:right="2835" w:bottom="1134" w:left="1060" w:header="902" w:footer="86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A42E1" w14:textId="77777777" w:rsidR="0036334A" w:rsidRDefault="0036334A">
      <w:r>
        <w:separator/>
      </w:r>
    </w:p>
  </w:endnote>
  <w:endnote w:type="continuationSeparator" w:id="0">
    <w:p w14:paraId="24A3A5ED" w14:textId="77777777" w:rsidR="0036334A" w:rsidRDefault="00363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70D98" w14:textId="77777777" w:rsidR="009B6084" w:rsidRDefault="00405286">
    <w:pPr>
      <w:pStyle w:val="Brdtekst"/>
      <w:spacing w:line="14" w:lineRule="auto"/>
    </w:pPr>
    <w:r>
      <w:rPr>
        <w:noProof/>
        <w:lang w:val="nb-NO" w:eastAsia="nb-NO" w:bidi="ar-SA"/>
      </w:rPr>
      <w:drawing>
        <wp:anchor distT="0" distB="0" distL="114300" distR="114300" simplePos="0" relativeHeight="251664384" behindDoc="0" locked="0" layoutInCell="1" allowOverlap="1" wp14:anchorId="062DD093" wp14:editId="26A75991">
          <wp:simplePos x="0" y="0"/>
          <wp:positionH relativeFrom="column">
            <wp:posOffset>-1257300</wp:posOffset>
          </wp:positionH>
          <wp:positionV relativeFrom="paragraph">
            <wp:posOffset>9760</wp:posOffset>
          </wp:positionV>
          <wp:extent cx="7596000" cy="243603"/>
          <wp:effectExtent l="0" t="0" r="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Bunnlinje PMS3025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2436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B5270" w14:textId="77777777" w:rsidR="0036334A" w:rsidRDefault="0036334A">
      <w:r>
        <w:separator/>
      </w:r>
    </w:p>
  </w:footnote>
  <w:footnote w:type="continuationSeparator" w:id="0">
    <w:p w14:paraId="54DD13E4" w14:textId="77777777" w:rsidR="0036334A" w:rsidRDefault="00363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EB017" w14:textId="7A4D226B" w:rsidR="009B6084" w:rsidRDefault="00485F94">
    <w:pPr>
      <w:pStyle w:val="Brdtekst"/>
      <w:spacing w:line="14" w:lineRule="auto"/>
    </w:pPr>
    <w:r w:rsidRPr="009A03F5">
      <w:rPr>
        <w:rFonts w:asciiTheme="minorHAnsi" w:hAnsiTheme="minorHAnsi" w:cstheme="minorHAnsi"/>
        <w:noProof/>
        <w:lang w:eastAsia="nb-NO"/>
      </w:rPr>
      <w:drawing>
        <wp:anchor distT="0" distB="0" distL="114300" distR="114300" simplePos="0" relativeHeight="251666432" behindDoc="0" locked="0" layoutInCell="1" allowOverlap="1" wp14:anchorId="7C2E4E9D" wp14:editId="178AE508">
          <wp:simplePos x="0" y="0"/>
          <wp:positionH relativeFrom="page">
            <wp:posOffset>673100</wp:posOffset>
          </wp:positionH>
          <wp:positionV relativeFrom="page">
            <wp:posOffset>581025</wp:posOffset>
          </wp:positionV>
          <wp:extent cx="1440000" cy="237600"/>
          <wp:effectExtent l="0" t="0" r="8255" b="0"/>
          <wp:wrapSquare wrapText="bothSides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eNOR_logo_CMYK_mørkblå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23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y+TdgqNBp29oGjZXdU0agZoWWPpYItFHK4P4ddgdesBY/mFS5ABfP2KdL5JhXVUgJN1AZ5lvYtz+JXxZA04ahQ==" w:salt="yOm6QcRJfbka3AnrUcPaA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DE1"/>
    <w:rsid w:val="00014940"/>
    <w:rsid w:val="00043CF1"/>
    <w:rsid w:val="0004713B"/>
    <w:rsid w:val="00063235"/>
    <w:rsid w:val="00076DE1"/>
    <w:rsid w:val="001669B0"/>
    <w:rsid w:val="00224515"/>
    <w:rsid w:val="002262D5"/>
    <w:rsid w:val="00271F63"/>
    <w:rsid w:val="002C66D4"/>
    <w:rsid w:val="0036334A"/>
    <w:rsid w:val="003B5907"/>
    <w:rsid w:val="00405286"/>
    <w:rsid w:val="00424F3B"/>
    <w:rsid w:val="00454EB6"/>
    <w:rsid w:val="00485F94"/>
    <w:rsid w:val="00502EF2"/>
    <w:rsid w:val="00592430"/>
    <w:rsid w:val="006D7077"/>
    <w:rsid w:val="00724E14"/>
    <w:rsid w:val="00754C6F"/>
    <w:rsid w:val="00783476"/>
    <w:rsid w:val="007940B2"/>
    <w:rsid w:val="007B6C27"/>
    <w:rsid w:val="007C2A38"/>
    <w:rsid w:val="0084005F"/>
    <w:rsid w:val="008429A4"/>
    <w:rsid w:val="00891954"/>
    <w:rsid w:val="008D2FE6"/>
    <w:rsid w:val="009A2D4C"/>
    <w:rsid w:val="009A6151"/>
    <w:rsid w:val="009B6084"/>
    <w:rsid w:val="00A638B0"/>
    <w:rsid w:val="00A77788"/>
    <w:rsid w:val="00AA2464"/>
    <w:rsid w:val="00AC0F16"/>
    <w:rsid w:val="00AE2630"/>
    <w:rsid w:val="00AE6377"/>
    <w:rsid w:val="00B726EB"/>
    <w:rsid w:val="00BA72E7"/>
    <w:rsid w:val="00BB4764"/>
    <w:rsid w:val="00BE67F1"/>
    <w:rsid w:val="00C069EF"/>
    <w:rsid w:val="00C93BEE"/>
    <w:rsid w:val="00D4154C"/>
    <w:rsid w:val="00DE3016"/>
    <w:rsid w:val="00E45664"/>
    <w:rsid w:val="00ED2AB3"/>
    <w:rsid w:val="00F20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3E871A"/>
  <w15:docId w15:val="{6A5E9899-CAE7-4AD2-B33E-9D1020EDA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2D5"/>
    <w:pPr>
      <w:widowControl/>
      <w:autoSpaceDE/>
      <w:autoSpaceDN/>
      <w:spacing w:after="160" w:line="259" w:lineRule="auto"/>
    </w:pPr>
    <w:rPr>
      <w:lang w:val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val="en-GB" w:eastAsia="en-GB" w:bidi="en-GB"/>
    </w:rPr>
  </w:style>
  <w:style w:type="paragraph" w:styleId="Listeavsnitt">
    <w:name w:val="List Paragraph"/>
    <w:basedOn w:val="Normal"/>
    <w:uiPriority w:val="34"/>
    <w:qFormat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GB" w:eastAsia="en-GB" w:bidi="en-GB"/>
    </w:rPr>
  </w:style>
  <w:style w:type="paragraph" w:styleId="Topptekst">
    <w:name w:val="header"/>
    <w:basedOn w:val="Normal"/>
    <w:link w:val="TopptekstTegn"/>
    <w:uiPriority w:val="99"/>
    <w:unhideWhenUsed/>
    <w:rsid w:val="00724E14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Calibri" w:eastAsia="Calibri" w:hAnsi="Calibri" w:cs="Calibri"/>
      <w:lang w:val="en-GB" w:eastAsia="en-GB" w:bidi="en-GB"/>
    </w:rPr>
  </w:style>
  <w:style w:type="character" w:customStyle="1" w:styleId="TopptekstTegn">
    <w:name w:val="Topptekst Tegn"/>
    <w:basedOn w:val="Standardskriftforavsnitt"/>
    <w:link w:val="Topptekst"/>
    <w:uiPriority w:val="99"/>
    <w:rsid w:val="00724E14"/>
    <w:rPr>
      <w:rFonts w:ascii="Calibri" w:eastAsia="Calibri" w:hAnsi="Calibri" w:cs="Calibri"/>
      <w:lang w:val="en-GB" w:eastAsia="en-GB" w:bidi="en-GB"/>
    </w:rPr>
  </w:style>
  <w:style w:type="paragraph" w:styleId="Bunntekst">
    <w:name w:val="footer"/>
    <w:basedOn w:val="Normal"/>
    <w:link w:val="BunntekstTegn"/>
    <w:uiPriority w:val="99"/>
    <w:unhideWhenUsed/>
    <w:rsid w:val="00724E14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Calibri" w:eastAsia="Calibri" w:hAnsi="Calibri" w:cs="Calibri"/>
      <w:lang w:val="en-GB" w:eastAsia="en-GB" w:bidi="en-GB"/>
    </w:rPr>
  </w:style>
  <w:style w:type="character" w:customStyle="1" w:styleId="BunntekstTegn">
    <w:name w:val="Bunntekst Tegn"/>
    <w:basedOn w:val="Standardskriftforavsnitt"/>
    <w:link w:val="Bunntekst"/>
    <w:uiPriority w:val="99"/>
    <w:rsid w:val="00724E14"/>
    <w:rPr>
      <w:rFonts w:ascii="Calibri" w:eastAsia="Calibri" w:hAnsi="Calibri" w:cs="Calibri"/>
      <w:lang w:val="en-GB" w:eastAsia="en-GB" w:bidi="en-GB"/>
    </w:rPr>
  </w:style>
  <w:style w:type="paragraph" w:customStyle="1" w:styleId="Default">
    <w:name w:val="Default"/>
    <w:rsid w:val="00454EB6"/>
    <w:pPr>
      <w:widowControl/>
      <w:adjustRightInd w:val="0"/>
    </w:pPr>
    <w:rPr>
      <w:rFonts w:ascii="Calibri" w:hAnsi="Calibri" w:cs="Calibri"/>
      <w:color w:val="000000"/>
      <w:sz w:val="24"/>
      <w:szCs w:val="24"/>
      <w:lang w:val="nb-NO"/>
    </w:rPr>
  </w:style>
  <w:style w:type="paragraph" w:customStyle="1" w:styleId="Pa0">
    <w:name w:val="Pa0"/>
    <w:basedOn w:val="Default"/>
    <w:next w:val="Default"/>
    <w:uiPriority w:val="99"/>
    <w:rsid w:val="00454EB6"/>
    <w:pPr>
      <w:spacing w:line="241" w:lineRule="atLeast"/>
    </w:pPr>
    <w:rPr>
      <w:color w:val="auto"/>
    </w:rPr>
  </w:style>
  <w:style w:type="character" w:customStyle="1" w:styleId="A0">
    <w:name w:val="A0"/>
    <w:uiPriority w:val="99"/>
    <w:rsid w:val="00454EB6"/>
    <w:rPr>
      <w:color w:val="221E1F"/>
      <w:sz w:val="20"/>
      <w:szCs w:val="20"/>
    </w:rPr>
  </w:style>
  <w:style w:type="character" w:customStyle="1" w:styleId="apple-converted-space">
    <w:name w:val="apple-converted-space"/>
    <w:basedOn w:val="Standardskriftforavsnitt"/>
    <w:rsid w:val="009A6151"/>
  </w:style>
  <w:style w:type="character" w:styleId="Hyperkobling">
    <w:name w:val="Hyperlink"/>
    <w:basedOn w:val="Standardskriftforavsnitt"/>
    <w:uiPriority w:val="99"/>
    <w:unhideWhenUsed/>
    <w:rsid w:val="00076DE1"/>
    <w:rPr>
      <w:color w:val="009DAC" w:themeColor="hyperlink"/>
      <w:u w:val="single"/>
    </w:rPr>
  </w:style>
  <w:style w:type="table" w:styleId="Tabellrutenett">
    <w:name w:val="Table Grid"/>
    <w:basedOn w:val="Vanligtabell"/>
    <w:uiPriority w:val="39"/>
    <w:rsid w:val="002262D5"/>
    <w:pPr>
      <w:widowControl/>
      <w:autoSpaceDE/>
      <w:autoSpaceDN/>
    </w:pPr>
    <w:rPr>
      <w:lang w:val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0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lminchn\Downloads\HK%20word%20mal.dotx" TargetMode="External"/></Relationships>
</file>

<file path=word/theme/theme1.xml><?xml version="1.0" encoding="utf-8"?>
<a:theme xmlns:a="http://schemas.openxmlformats.org/drawingml/2006/main" name="Office Theme">
  <a:themeElements>
    <a:clrScheme name="Holmestrand Kommun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CAB559"/>
      </a:accent1>
      <a:accent2>
        <a:srgbClr val="005876"/>
      </a:accent2>
      <a:accent3>
        <a:srgbClr val="A5A5A5"/>
      </a:accent3>
      <a:accent4>
        <a:srgbClr val="006E50"/>
      </a:accent4>
      <a:accent5>
        <a:srgbClr val="DE5126"/>
      </a:accent5>
      <a:accent6>
        <a:srgbClr val="E69769"/>
      </a:accent6>
      <a:hlink>
        <a:srgbClr val="009DAC"/>
      </a:hlink>
      <a:folHlink>
        <a:srgbClr val="6F383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E4AC7ECE465DB42B2889739242B9176" ma:contentTypeVersion="9" ma:contentTypeDescription="Opprett et nytt dokument." ma:contentTypeScope="" ma:versionID="d7bc7a1be658bc37b9ac263acc4687d7">
  <xsd:schema xmlns:xsd="http://www.w3.org/2001/XMLSchema" xmlns:xs="http://www.w3.org/2001/XMLSchema" xmlns:p="http://schemas.microsoft.com/office/2006/metadata/properties" xmlns:ns2="9fc37c20-8ace-4a3b-a0ec-22817703781e" targetNamespace="http://schemas.microsoft.com/office/2006/metadata/properties" ma:root="true" ma:fieldsID="d41d48948df4826771540d4974078190" ns2:_="">
    <xsd:import namespace="9fc37c20-8ace-4a3b-a0ec-228177037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37c20-8ace-4a3b-a0ec-2281770378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37c20-8ace-4a3b-a0ec-22817703781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A78DF31-4A70-4B6A-B6DC-AFCEDE49C6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CF2A07-278A-4219-A98A-6E035D1F0D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37c20-8ace-4a3b-a0ec-2281770378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CC3B90-746F-4640-8E22-BA2E3996A8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A761AB-09F0-4381-A2B2-692E5375B0BB}">
  <ds:schemaRefs>
    <ds:schemaRef ds:uri="http://schemas.microsoft.com/office/2006/metadata/properties"/>
    <ds:schemaRef ds:uri="http://schemas.microsoft.com/office/infopath/2007/PartnerControls"/>
    <ds:schemaRef ds:uri="9fc37c20-8ace-4a3b-a0ec-2281770378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HK word mal</Template>
  <TotalTime>1</TotalTime>
  <Pages>1</Pages>
  <Words>173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Suzy Haugan</dc:creator>
  <cp:lastModifiedBy>Mathisen Anastasia Madelen</cp:lastModifiedBy>
  <cp:revision>3</cp:revision>
  <cp:lastPrinted>2019-12-17T09:22:00Z</cp:lastPrinted>
  <dcterms:created xsi:type="dcterms:W3CDTF">2025-02-20T08:52:00Z</dcterms:created>
  <dcterms:modified xsi:type="dcterms:W3CDTF">2026-08-17T13:33:00Z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2019-12-13T00:00:00Z</vt:filetime>
  </property>
  <property fmtid="{D5CDD505-2E9C-101B-9397-08002B2CF9AE}" pid="3" name="Creator">
    <vt:lpwstr>Adobe InDesign 15.0 (Macintosh)</vt:lpwstr>
  </property>
  <property fmtid="{D5CDD505-2E9C-101B-9397-08002B2CF9AE}" pid="4" name="LastSaved">
    <vt:filetime>2019-12-16T00:00:00Z</vt:filetime>
  </property>
  <property fmtid="{D5CDD505-2E9C-101B-9397-08002B2CF9AE}" pid="5" name="MSIP_Label_711ea76c-7944-4b49-8aa5-a105a354bd55_Enabled">
    <vt:lpwstr>true</vt:lpwstr>
  </property>
  <property fmtid="{D5CDD505-2E9C-101B-9397-08002B2CF9AE}" pid="6" name="MSIP_Label_711ea76c-7944-4b49-8aa5-a105a354bd55_SetDate">
    <vt:lpwstr>2022-03-04T10:03:13Z</vt:lpwstr>
  </property>
  <property fmtid="{D5CDD505-2E9C-101B-9397-08002B2CF9AE}" pid="7" name="MSIP_Label_711ea76c-7944-4b49-8aa5-a105a354bd55_Method">
    <vt:lpwstr>Standard</vt:lpwstr>
  </property>
  <property fmtid="{D5CDD505-2E9C-101B-9397-08002B2CF9AE}" pid="8" name="MSIP_Label_711ea76c-7944-4b49-8aa5-a105a354bd55_Name">
    <vt:lpwstr>711ea76c-7944-4b49-8aa5-a105a354bd55</vt:lpwstr>
  </property>
  <property fmtid="{D5CDD505-2E9C-101B-9397-08002B2CF9AE}" pid="9" name="MSIP_Label_711ea76c-7944-4b49-8aa5-a105a354bd55_SiteId">
    <vt:lpwstr>6ee535f2-3064-4ac9-81d8-4ceb2ff790c6</vt:lpwstr>
  </property>
  <property fmtid="{D5CDD505-2E9C-101B-9397-08002B2CF9AE}" pid="10" name="MSIP_Label_711ea76c-7944-4b49-8aa5-a105a354bd55_ActionId">
    <vt:lpwstr>b66a3b8f-1b46-453b-a5e1-c4ff08bc858d</vt:lpwstr>
  </property>
  <property fmtid="{D5CDD505-2E9C-101B-9397-08002B2CF9AE}" pid="11" name="MSIP_Label_711ea76c-7944-4b49-8aa5-a105a354bd55_ContentBits">
    <vt:lpwstr>3</vt:lpwstr>
  </property>
  <property fmtid="{D5CDD505-2E9C-101B-9397-08002B2CF9AE}" pid="12" name="ContentTypeId">
    <vt:lpwstr>0x0101004E4AC7ECE465DB42B2889739242B9176</vt:lpwstr>
  </property>
  <property fmtid="{D5CDD505-2E9C-101B-9397-08002B2CF9AE}" pid="13" name="Order">
    <vt:r8>4466500</vt:r8>
  </property>
  <property fmtid="{D5CDD505-2E9C-101B-9397-08002B2CF9AE}" pid="14" name="xd_Signature">
    <vt:bool>false</vt:bool>
  </property>
  <property fmtid="{D5CDD505-2E9C-101B-9397-08002B2CF9AE}" pid="15" name="xd_ProgID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  <property fmtid="{D5CDD505-2E9C-101B-9397-08002B2CF9AE}" pid="20" name="MediaServiceImageTags">
    <vt:lpwstr/>
  </property>
</Properties>
</file>